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4F0DBD5" w14:textId="77777777" w:rsidTr="00987DB5">
        <w:tc>
          <w:tcPr>
            <w:tcW w:w="9498" w:type="dxa"/>
          </w:tcPr>
          <w:p w14:paraId="14F0DBD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4F0DBEC" wp14:editId="14F0DBE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F0DBD2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14F0DBD3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4F0DBD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4F0DBD6" w14:textId="0C170EB5" w:rsidR="00AE5C63" w:rsidRPr="00D74C97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74C9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C44BAC">
            <w:rPr>
              <w:rFonts w:ascii="Times New Roman" w:hAnsi="Times New Roman"/>
              <w:sz w:val="28"/>
              <w:szCs w:val="28"/>
            </w:rPr>
            <w:t>28 июня 2024 года</w:t>
          </w:r>
        </w:sdtContent>
      </w:sdt>
      <w:r w:rsidRPr="00D74C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C44BAC" w:rsidRPr="00C44BAC">
            <w:rPr>
              <w:rFonts w:ascii="Times New Roman" w:hAnsi="Times New Roman"/>
              <w:sz w:val="28"/>
              <w:szCs w:val="28"/>
            </w:rPr>
            <w:t>103</w:t>
          </w:r>
        </w:sdtContent>
      </w:sdt>
    </w:p>
    <w:p w14:paraId="14F0DBD7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  <w:bookmarkStart w:id="0" w:name="_GoBack"/>
      <w:bookmarkEnd w:id="0"/>
    </w:p>
    <w:p w14:paraId="328C955A" w14:textId="77777777" w:rsidR="00D74C97" w:rsidRDefault="00AE5C63" w:rsidP="00D74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4D0">
        <w:rPr>
          <w:rFonts w:ascii="Times New Roman" w:hAnsi="Times New Roman"/>
          <w:b/>
          <w:sz w:val="28"/>
          <w:szCs w:val="28"/>
        </w:rPr>
        <w:t>О внесении</w:t>
      </w:r>
      <w:r w:rsidR="00D74C97">
        <w:rPr>
          <w:rFonts w:ascii="Times New Roman" w:hAnsi="Times New Roman"/>
          <w:b/>
          <w:sz w:val="28"/>
          <w:szCs w:val="28"/>
        </w:rPr>
        <w:t xml:space="preserve"> изменений в постановление мэра</w:t>
      </w:r>
    </w:p>
    <w:p w14:paraId="1074F2E0" w14:textId="77777777" w:rsidR="00D74C97" w:rsidRDefault="00AE5C63" w:rsidP="00D74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4D0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9414D0">
        <w:rPr>
          <w:rFonts w:ascii="Times New Roman" w:hAnsi="Times New Roman"/>
          <w:b/>
          <w:sz w:val="28"/>
          <w:szCs w:val="28"/>
        </w:rPr>
        <w:t>«</w:t>
      </w:r>
      <w:r w:rsidRPr="009414D0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9414D0">
        <w:rPr>
          <w:rFonts w:ascii="Times New Roman" w:hAnsi="Times New Roman"/>
          <w:b/>
          <w:sz w:val="28"/>
          <w:szCs w:val="28"/>
        </w:rPr>
        <w:t>»</w:t>
      </w:r>
    </w:p>
    <w:p w14:paraId="14F0DBD8" w14:textId="1239F0C9" w:rsidR="00AE5C63" w:rsidRPr="009414D0" w:rsidRDefault="00AE5C63" w:rsidP="00D74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4D0">
        <w:rPr>
          <w:rFonts w:ascii="Times New Roman" w:hAnsi="Times New Roman"/>
          <w:b/>
          <w:sz w:val="28"/>
          <w:szCs w:val="28"/>
        </w:rPr>
        <w:t xml:space="preserve">от </w:t>
      </w:r>
      <w:r w:rsidR="007714C0">
        <w:rPr>
          <w:rFonts w:ascii="Times New Roman" w:hAnsi="Times New Roman"/>
          <w:b/>
          <w:sz w:val="28"/>
          <w:szCs w:val="28"/>
        </w:rPr>
        <w:t>31</w:t>
      </w:r>
      <w:r w:rsidRPr="009414D0">
        <w:rPr>
          <w:rFonts w:ascii="Times New Roman" w:hAnsi="Times New Roman"/>
          <w:b/>
          <w:sz w:val="28"/>
          <w:szCs w:val="28"/>
        </w:rPr>
        <w:t>.12.2008 № 896</w:t>
      </w:r>
    </w:p>
    <w:p w14:paraId="14F0DBD9" w14:textId="77777777" w:rsidR="00185FEC" w:rsidRDefault="00185FEC" w:rsidP="00D74C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331DA0" w14:textId="7A0667D4" w:rsidR="00604DE5" w:rsidRPr="00D12794" w:rsidRDefault="00604DE5" w:rsidP="00D74C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произошедшими кадровыми изменениями, </w:t>
      </w:r>
      <w:r w:rsidR="009414D0">
        <w:rPr>
          <w:rFonts w:ascii="Times New Roman" w:hAnsi="Times New Roman"/>
          <w:sz w:val="28"/>
          <w:szCs w:val="28"/>
        </w:rPr>
        <w:t xml:space="preserve">руководствуясь ст. 28 Устава муниципального образования «Городской округ Ногликский»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14:paraId="13872D5F" w14:textId="356F5CC2" w:rsidR="00AF41D8" w:rsidRPr="00AF41D8" w:rsidRDefault="00AF41D8" w:rsidP="00D74C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постановление мэра муниципального образования «Городской округ Ногликский» от 31.12.2008 № 896 </w:t>
      </w:r>
      <w:r w:rsidR="009414D0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от 25.10.2010 № </w:t>
      </w:r>
      <w:r w:rsidR="009414D0" w:rsidRPr="00AF41D8">
        <w:rPr>
          <w:rFonts w:ascii="Times New Roman" w:eastAsia="Times New Roman" w:hAnsi="Times New Roman"/>
          <w:sz w:val="28"/>
          <w:szCs w:val="28"/>
          <w:lang w:eastAsia="ru-RU"/>
        </w:rPr>
        <w:t>200, от 18.04.2013 № 137, от 16.06.2015 № 70,</w:t>
      </w:r>
      <w:r w:rsidR="009414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4D0" w:rsidRPr="00AF41D8">
        <w:rPr>
          <w:rFonts w:ascii="Times New Roman" w:eastAsia="Times New Roman" w:hAnsi="Times New Roman"/>
          <w:sz w:val="28"/>
          <w:szCs w:val="28"/>
          <w:lang w:eastAsia="ru-RU"/>
        </w:rPr>
        <w:t>от 29.02.2016 № 55, от 27.06.2017 № 112, от 26.06.2019 № 96, от 29.07.2019 № 112)</w:t>
      </w:r>
      <w:r w:rsidR="009414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«О консультативном совете при администрации муниципального образования «Городской округ Ногликский» по вопросам развития и поддержки малого и среднего предприн</w:t>
      </w:r>
      <w:r w:rsidR="009414D0">
        <w:rPr>
          <w:rFonts w:ascii="Times New Roman" w:eastAsia="Times New Roman" w:hAnsi="Times New Roman"/>
          <w:sz w:val="28"/>
          <w:szCs w:val="28"/>
          <w:lang w:eastAsia="ru-RU"/>
        </w:rPr>
        <w:t xml:space="preserve">имательства» </w:t>
      </w: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14:paraId="43E44E02" w14:textId="03159D53" w:rsidR="00AF41D8" w:rsidRPr="00AF41D8" w:rsidRDefault="00AF41D8" w:rsidP="00D74C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1.1. Состав консультативного совета при администрации муниципального образования «Городской округ Ногликский» по вопросам развития и поддержки малого и среднего предпринимательс</w:t>
      </w:r>
      <w:r w:rsidR="009414D0">
        <w:rPr>
          <w:rFonts w:ascii="Times New Roman" w:eastAsia="Times New Roman" w:hAnsi="Times New Roman"/>
          <w:sz w:val="28"/>
          <w:szCs w:val="28"/>
          <w:lang w:eastAsia="ru-RU"/>
        </w:rPr>
        <w:t xml:space="preserve">тва, изложить в новой редакции </w:t>
      </w: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(прилагается).</w:t>
      </w:r>
    </w:p>
    <w:p w14:paraId="28917AEB" w14:textId="69397953" w:rsidR="00AF41D8" w:rsidRPr="00AF41D8" w:rsidRDefault="00AF41D8" w:rsidP="00D74C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постановление в газете «Знамя труда» и разместить на официальном сайте муниципального образования «Гор</w:t>
      </w:r>
      <w:r w:rsidR="00571857">
        <w:rPr>
          <w:rFonts w:ascii="Times New Roman" w:eastAsia="Times New Roman" w:hAnsi="Times New Roman"/>
          <w:sz w:val="28"/>
          <w:szCs w:val="28"/>
          <w:lang w:eastAsia="ru-RU"/>
        </w:rPr>
        <w:t xml:space="preserve">одской округ Ногликский» в информационно-телекоммуникационной сети </w:t>
      </w: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«Интернет».</w:t>
      </w:r>
    </w:p>
    <w:p w14:paraId="70255B31" w14:textId="77777777" w:rsidR="00AF41D8" w:rsidRPr="00AF41D8" w:rsidRDefault="00AF41D8" w:rsidP="00D74C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41D8">
        <w:rPr>
          <w:rFonts w:ascii="Times New Roman" w:eastAsia="Times New Roman" w:hAnsi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14:paraId="14F0DBE4" w14:textId="218FD69F" w:rsidR="008629FA" w:rsidRDefault="008629FA" w:rsidP="00D74C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3060A8" w14:textId="77777777" w:rsidR="00D74C97" w:rsidRPr="00AF41D8" w:rsidRDefault="00D74C97" w:rsidP="00D74C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F0DBE5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4F0DBE6" w14:textId="224E8F2C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4A1B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F57F" w14:textId="77777777" w:rsidR="00713E96" w:rsidRDefault="00713E96" w:rsidP="00AE5C63">
      <w:pPr>
        <w:spacing w:after="0" w:line="240" w:lineRule="auto"/>
      </w:pPr>
      <w:r>
        <w:separator/>
      </w:r>
    </w:p>
  </w:endnote>
  <w:endnote w:type="continuationSeparator" w:id="0">
    <w:p w14:paraId="42CF085E" w14:textId="77777777" w:rsidR="00713E96" w:rsidRDefault="00713E96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2ED74" w14:textId="77777777" w:rsidR="00713E96" w:rsidRDefault="00713E96" w:rsidP="00AE5C63">
      <w:pPr>
        <w:spacing w:after="0" w:line="240" w:lineRule="auto"/>
      </w:pPr>
      <w:r>
        <w:separator/>
      </w:r>
    </w:p>
  </w:footnote>
  <w:footnote w:type="continuationSeparator" w:id="0">
    <w:p w14:paraId="69664D09" w14:textId="77777777" w:rsidR="00713E96" w:rsidRDefault="00713E96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E5832"/>
    <w:rsid w:val="00364F8F"/>
    <w:rsid w:val="004A1B46"/>
    <w:rsid w:val="00520CBF"/>
    <w:rsid w:val="00571857"/>
    <w:rsid w:val="00604DE5"/>
    <w:rsid w:val="00713E96"/>
    <w:rsid w:val="007714C0"/>
    <w:rsid w:val="008629FA"/>
    <w:rsid w:val="009414D0"/>
    <w:rsid w:val="00987DB5"/>
    <w:rsid w:val="00AC72C8"/>
    <w:rsid w:val="00AE5C63"/>
    <w:rsid w:val="00AF41D8"/>
    <w:rsid w:val="00B10ED9"/>
    <w:rsid w:val="00B25688"/>
    <w:rsid w:val="00C02849"/>
    <w:rsid w:val="00C44BAC"/>
    <w:rsid w:val="00D12794"/>
    <w:rsid w:val="00D67BD8"/>
    <w:rsid w:val="00D74C97"/>
    <w:rsid w:val="00DA27AB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DBD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44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4B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845BDF" w:rsidRDefault="00845BDF" w:rsidP="00845BDF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845BDF" w:rsidRDefault="00845BDF" w:rsidP="00845BDF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B4044"/>
    <w:rsid w:val="00803A93"/>
    <w:rsid w:val="00845BDF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5BDF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845BDF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845BDF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Анна А. Терехова</cp:lastModifiedBy>
  <cp:revision>10</cp:revision>
  <cp:lastPrinted>2024-07-02T00:50:00Z</cp:lastPrinted>
  <dcterms:created xsi:type="dcterms:W3CDTF">2020-04-07T04:54:00Z</dcterms:created>
  <dcterms:modified xsi:type="dcterms:W3CDTF">2024-07-02T00:50:00Z</dcterms:modified>
</cp:coreProperties>
</file>